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8" w:rsidRPr="00BF18C8" w:rsidRDefault="00BF18C8" w:rsidP="00BF18C8">
      <w:pPr>
        <w:jc w:val="center"/>
        <w:rPr>
          <w:rFonts w:ascii="Tahoma" w:hAnsi="Tahoma" w:cs="Tahoma"/>
          <w:b/>
          <w:lang w:val="tr-TR"/>
        </w:rPr>
      </w:pPr>
      <w:bookmarkStart w:id="0" w:name="_GoBack"/>
      <w:bookmarkEnd w:id="0"/>
      <w:r w:rsidRPr="00BF18C8">
        <w:rPr>
          <w:rFonts w:ascii="Tahoma" w:hAnsi="Tahoma" w:cs="Tahoma"/>
          <w:b/>
          <w:lang w:val="tr-TR"/>
        </w:rPr>
        <w:t>DOĞRULANMIŞ BRÜT AĞIRLIK YETKİLENDİRME BELGESİ</w:t>
      </w:r>
    </w:p>
    <w:p w:rsidR="00BF18C8" w:rsidRPr="00BF18C8" w:rsidRDefault="00BF18C8" w:rsidP="00BF18C8">
      <w:pPr>
        <w:jc w:val="both"/>
        <w:rPr>
          <w:rFonts w:ascii="Tahoma" w:hAnsi="Tahoma" w:cs="Tahoma"/>
          <w:lang w:val="tr-TR"/>
        </w:rPr>
      </w:pPr>
    </w:p>
    <w:p w:rsidR="00BF18C8" w:rsidRPr="00BF18C8" w:rsidRDefault="00BF18C8" w:rsidP="00BF18C8">
      <w:pPr>
        <w:jc w:val="both"/>
        <w:rPr>
          <w:rFonts w:ascii="Tahoma" w:hAnsi="Tahoma" w:cs="Tahoma"/>
          <w:lang w:val="tr-TR"/>
        </w:rPr>
      </w:pPr>
      <w:r w:rsidRPr="00BF18C8">
        <w:rPr>
          <w:rFonts w:ascii="Tahoma" w:hAnsi="Tahoma" w:cs="Tahoma"/>
          <w:lang w:val="tr-TR"/>
        </w:rPr>
        <w:t>Firmanızın temsil ettiği hatlar ile de</w:t>
      </w:r>
      <w:r w:rsidR="00493670">
        <w:rPr>
          <w:rFonts w:ascii="Tahoma" w:hAnsi="Tahoma" w:cs="Tahoma"/>
          <w:lang w:val="tr-TR"/>
        </w:rPr>
        <w:t>niz yoluyla taşınacak yüklerimizin</w:t>
      </w:r>
      <w:r w:rsidRPr="00BF18C8">
        <w:rPr>
          <w:rFonts w:ascii="Tahoma" w:hAnsi="Tahoma" w:cs="Tahoma"/>
          <w:lang w:val="tr-TR"/>
        </w:rPr>
        <w:t xml:space="preserve"> bulunduğu dolu konteynerlerin doğrulanmış brüt ağırlıklarının tespitine, doğrulanmış brüt ağırlık belgelerini hazırlamaya, üzerinde değişklik yapmaya, imzalamaya ve doğrulanmış brüt ağırlık belgelerini özel ve tüzel kişilere ibraz etmeye</w:t>
      </w:r>
      <w:r w:rsidRPr="00BF18C8">
        <w:t xml:space="preserve"> </w:t>
      </w:r>
      <w:r w:rsidRPr="00BF18C8">
        <w:rPr>
          <w:rFonts w:ascii="Tahoma" w:hAnsi="Tahoma" w:cs="Tahoma"/>
          <w:lang w:val="tr-TR"/>
        </w:rPr>
        <w:t>ve bildirimine</w:t>
      </w:r>
      <w:r>
        <w:rPr>
          <w:rFonts w:ascii="Tahoma" w:hAnsi="Tahoma" w:cs="Tahoma"/>
          <w:lang w:val="tr-TR"/>
        </w:rPr>
        <w:t xml:space="preserve">  …….. noterliğinin ………. Yevmiye nolu </w:t>
      </w:r>
      <w:r w:rsidRPr="00BF18C8">
        <w:rPr>
          <w:rFonts w:ascii="Tahoma" w:hAnsi="Tahoma" w:cs="Tahoma"/>
          <w:lang w:val="tr-TR"/>
        </w:rPr>
        <w:t xml:space="preserve"> </w:t>
      </w:r>
      <w:r>
        <w:rPr>
          <w:rFonts w:ascii="Tahoma" w:hAnsi="Tahoma" w:cs="Tahoma"/>
          <w:lang w:val="tr-TR"/>
        </w:rPr>
        <w:t xml:space="preserve">vekaletnamesi veya imza sirküleri uyarınca </w:t>
      </w:r>
      <w:r w:rsidRPr="00BF18C8">
        <w:rPr>
          <w:rFonts w:ascii="Tahoma" w:hAnsi="Tahoma" w:cs="Tahoma"/>
          <w:lang w:val="tr-TR"/>
        </w:rPr>
        <w:t xml:space="preserve">………………………...... adresinde mukim </w:t>
      </w:r>
      <w:r>
        <w:rPr>
          <w:rFonts w:ascii="Tahoma" w:hAnsi="Tahoma" w:cs="Tahoma"/>
          <w:lang w:val="tr-TR"/>
        </w:rPr>
        <w:t xml:space="preserve">(T.C. Nolu:……………………) </w:t>
      </w:r>
      <w:r w:rsidRPr="00BF18C8">
        <w:rPr>
          <w:rFonts w:ascii="Tahoma" w:hAnsi="Tahoma" w:cs="Tahoma"/>
          <w:lang w:val="tr-TR"/>
        </w:rPr>
        <w:t>....................... aksi tarafınıza bildirilinceye kadar tarafım</w:t>
      </w:r>
      <w:r w:rsidR="00EC070E">
        <w:rPr>
          <w:rFonts w:ascii="Tahoma" w:hAnsi="Tahoma" w:cs="Tahoma"/>
          <w:lang w:val="tr-TR"/>
        </w:rPr>
        <w:t>ız</w:t>
      </w:r>
      <w:r w:rsidRPr="00BF18C8">
        <w:rPr>
          <w:rFonts w:ascii="Tahoma" w:hAnsi="Tahoma" w:cs="Tahoma"/>
          <w:lang w:val="tr-TR"/>
        </w:rPr>
        <w:t>ca yetkilendirilmiştir.</w:t>
      </w:r>
      <w:r>
        <w:rPr>
          <w:rFonts w:ascii="Tahoma" w:hAnsi="Tahoma" w:cs="Tahoma"/>
          <w:lang w:val="tr-TR"/>
        </w:rPr>
        <w:t xml:space="preserve"> İlgili kişinin işbu yetki belgesi uyarınca yapmış olduğu işlemlerden dolayı her türlü sorumluluk tarafımıza aiittir.……. 2016</w:t>
      </w:r>
    </w:p>
    <w:p w:rsidR="00BF18C8" w:rsidRDefault="00BF18C8" w:rsidP="00BF18C8">
      <w:pPr>
        <w:jc w:val="both"/>
        <w:rPr>
          <w:rFonts w:ascii="Tahoma" w:hAnsi="Tahoma" w:cs="Tahoma"/>
          <w:lang w:val="tr-TR"/>
        </w:rPr>
      </w:pPr>
    </w:p>
    <w:p w:rsidR="00BF18C8" w:rsidRPr="00BF18C8" w:rsidRDefault="00BF18C8" w:rsidP="00BF18C8">
      <w:pPr>
        <w:jc w:val="both"/>
        <w:rPr>
          <w:rFonts w:ascii="Tahoma" w:hAnsi="Tahoma" w:cs="Tahoma"/>
          <w:b/>
          <w:sz w:val="18"/>
          <w:szCs w:val="18"/>
          <w:lang w:val="tr-TR"/>
        </w:rPr>
      </w:pPr>
      <w:r w:rsidRPr="00BF18C8">
        <w:rPr>
          <w:rFonts w:ascii="Tahoma" w:hAnsi="Tahoma" w:cs="Tahoma"/>
          <w:b/>
          <w:sz w:val="18"/>
          <w:szCs w:val="18"/>
          <w:lang w:val="tr-TR"/>
        </w:rPr>
        <w:t>Ek-Vekaletname veya İmza Sirküleri</w:t>
      </w:r>
    </w:p>
    <w:p w:rsidR="00BF18C8" w:rsidRPr="00BF18C8" w:rsidRDefault="00BF18C8" w:rsidP="00BF18C8">
      <w:pPr>
        <w:jc w:val="both"/>
        <w:rPr>
          <w:rFonts w:ascii="Tahoma" w:hAnsi="Tahoma" w:cs="Tahoma"/>
          <w:lang w:val="tr-TR"/>
        </w:rPr>
      </w:pPr>
    </w:p>
    <w:p w:rsidR="00BF18C8" w:rsidRPr="00BF18C8" w:rsidRDefault="00BF18C8" w:rsidP="00BF18C8">
      <w:pPr>
        <w:jc w:val="both"/>
        <w:rPr>
          <w:rFonts w:ascii="Tahoma" w:hAnsi="Tahoma" w:cs="Tahoma"/>
          <w:lang w:val="tr-TR"/>
        </w:rPr>
      </w:pPr>
    </w:p>
    <w:p w:rsidR="00BF18C8" w:rsidRPr="00BF18C8" w:rsidRDefault="00BF18C8" w:rsidP="00BF18C8">
      <w:pPr>
        <w:jc w:val="both"/>
        <w:rPr>
          <w:rFonts w:ascii="Tahoma" w:hAnsi="Tahoma" w:cs="Tahoma"/>
          <w:lang w:val="tr-TR"/>
        </w:rPr>
      </w:pPr>
      <w:r w:rsidRPr="00BF18C8">
        <w:rPr>
          <w:rFonts w:ascii="Tahoma" w:hAnsi="Tahoma" w:cs="Tahoma"/>
          <w:lang w:val="tr-TR"/>
        </w:rPr>
        <w:t>Ad / Soyad</w:t>
      </w:r>
    </w:p>
    <w:p w:rsidR="00BF18C8" w:rsidRPr="00283BC3" w:rsidRDefault="00BF18C8" w:rsidP="00BF18C8">
      <w:pPr>
        <w:jc w:val="both"/>
        <w:rPr>
          <w:lang w:val="tr-TR"/>
        </w:rPr>
      </w:pPr>
      <w:r>
        <w:rPr>
          <w:lang w:val="tr-TR"/>
        </w:rPr>
        <w:t>Kaşe / İmza</w:t>
      </w:r>
    </w:p>
    <w:p w:rsidR="0062182C" w:rsidRDefault="0062182C"/>
    <w:sectPr w:rsidR="0062182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8C8"/>
    <w:rsid w:val="00493670"/>
    <w:rsid w:val="0062182C"/>
    <w:rsid w:val="00B124C8"/>
    <w:rsid w:val="00BF18C8"/>
    <w:rsid w:val="00EC0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8C8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8C8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A3AF7825</Template>
  <TotalTime>1</TotalTime>
  <Pages>1</Pages>
  <Words>117</Words>
  <Characters>672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cagri.ustunoglu</dc:creator>
  <cp:lastModifiedBy>ilker.oksuz</cp:lastModifiedBy>
  <cp:revision>2</cp:revision>
  <dcterms:created xsi:type="dcterms:W3CDTF">2016-06-24T06:15:00Z</dcterms:created>
  <dcterms:modified xsi:type="dcterms:W3CDTF">2016-06-24T06:15:00Z</dcterms:modified>
</cp:coreProperties>
</file>